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CD" w:rsidRPr="00C634AF" w:rsidRDefault="00801ECD" w:rsidP="006C53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ВОСТОЧНО-СИБИРСКИЙ ИНСТИТУТ ЭКОНОМИКИ И ПРАВА</w:t>
      </w:r>
    </w:p>
    <w:p w:rsidR="00801ECD" w:rsidRPr="00D23FCE" w:rsidRDefault="00801ECD" w:rsidP="006C5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ECD" w:rsidRDefault="00801ECD" w:rsidP="006C53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4AF">
        <w:rPr>
          <w:rFonts w:ascii="Times New Roman" w:hAnsi="Times New Roman"/>
          <w:b/>
          <w:sz w:val="28"/>
          <w:szCs w:val="28"/>
        </w:rPr>
        <w:t>ПРИКАЗ</w:t>
      </w:r>
    </w:p>
    <w:p w:rsidR="00801ECD" w:rsidRPr="00C634AF" w:rsidRDefault="00801ECD" w:rsidP="006C53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1ECD" w:rsidRPr="00C634AF" w:rsidRDefault="00801ECD" w:rsidP="006C5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634A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09</w:t>
      </w:r>
      <w:r w:rsidRPr="00C634A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сентября </w:t>
      </w:r>
      <w:smartTag w:uri="urn:schemas-microsoft-com:office:smarttags" w:element="metricconverter">
        <w:smartTagPr>
          <w:attr w:name="ProductID" w:val="2016 г"/>
        </w:smartTagPr>
        <w:r w:rsidRPr="00C634AF">
          <w:rPr>
            <w:rFonts w:ascii="Times New Roman" w:hAnsi="Times New Roman"/>
            <w:b/>
            <w:sz w:val="28"/>
            <w:szCs w:val="28"/>
          </w:rPr>
          <w:t>20</w:t>
        </w:r>
        <w:r>
          <w:rPr>
            <w:rFonts w:ascii="Times New Roman" w:hAnsi="Times New Roman"/>
            <w:b/>
            <w:sz w:val="28"/>
            <w:szCs w:val="28"/>
          </w:rPr>
          <w:t xml:space="preserve">16 </w:t>
        </w:r>
        <w:r w:rsidRPr="00C634AF">
          <w:rPr>
            <w:rFonts w:ascii="Times New Roman" w:hAnsi="Times New Roman"/>
            <w:b/>
            <w:sz w:val="28"/>
            <w:szCs w:val="28"/>
          </w:rPr>
          <w:t>г</w:t>
        </w:r>
      </w:smartTag>
      <w:r w:rsidRPr="00C634AF">
        <w:rPr>
          <w:rFonts w:ascii="Times New Roman" w:hAnsi="Times New Roman"/>
          <w:b/>
          <w:sz w:val="28"/>
          <w:szCs w:val="28"/>
        </w:rPr>
        <w:t>.                                                         №</w:t>
      </w:r>
      <w:r>
        <w:rPr>
          <w:rFonts w:ascii="Times New Roman" w:hAnsi="Times New Roman"/>
          <w:b/>
          <w:sz w:val="28"/>
          <w:szCs w:val="28"/>
        </w:rPr>
        <w:t>19</w:t>
      </w:r>
    </w:p>
    <w:p w:rsidR="00801ECD" w:rsidRPr="00D23FCE" w:rsidRDefault="00801ECD" w:rsidP="006C5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Pr="005032FE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2FE">
        <w:rPr>
          <w:rFonts w:ascii="Times New Roman" w:hAnsi="Times New Roman"/>
          <w:b/>
          <w:sz w:val="24"/>
          <w:szCs w:val="24"/>
        </w:rPr>
        <w:t>«О создании комиссии, обеспечивающей организационно-</w:t>
      </w:r>
    </w:p>
    <w:p w:rsidR="00801ECD" w:rsidRPr="005032FE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2FE">
        <w:rPr>
          <w:rFonts w:ascii="Times New Roman" w:hAnsi="Times New Roman"/>
          <w:b/>
          <w:sz w:val="24"/>
          <w:szCs w:val="24"/>
        </w:rPr>
        <w:t>техническое сопровождение тестирования, направленного</w:t>
      </w:r>
    </w:p>
    <w:p w:rsidR="00801ECD" w:rsidRPr="005032FE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2FE">
        <w:rPr>
          <w:rFonts w:ascii="Times New Roman" w:hAnsi="Times New Roman"/>
          <w:b/>
          <w:sz w:val="24"/>
          <w:szCs w:val="24"/>
        </w:rPr>
        <w:t>на раннее выявление немедицинского потребления</w:t>
      </w:r>
    </w:p>
    <w:p w:rsidR="00801ECD" w:rsidRPr="005032FE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2FE">
        <w:rPr>
          <w:rFonts w:ascii="Times New Roman" w:hAnsi="Times New Roman"/>
          <w:b/>
          <w:sz w:val="24"/>
          <w:szCs w:val="24"/>
        </w:rPr>
        <w:t>наркотических средств и психотропных веществ,</w:t>
      </w:r>
    </w:p>
    <w:p w:rsidR="00801ECD" w:rsidRPr="005032FE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2FE">
        <w:rPr>
          <w:rFonts w:ascii="Times New Roman" w:hAnsi="Times New Roman"/>
          <w:b/>
          <w:sz w:val="24"/>
          <w:szCs w:val="24"/>
        </w:rPr>
        <w:t>и об утверждении ее состава»</w:t>
      </w: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BE2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 w:rsidRPr="005032FE">
          <w:rPr>
            <w:rStyle w:val="Hyperlink"/>
            <w:rFonts w:ascii="Times New Roman" w:hAnsi="Times New Roman"/>
            <w:sz w:val="28"/>
            <w:szCs w:val="28"/>
            <w:u w:val="none"/>
          </w:rPr>
          <w:t>абз. 4 п. 4</w:t>
        </w:r>
      </w:hyperlink>
      <w:r w:rsidRPr="005032FE">
        <w:rPr>
          <w:rFonts w:ascii="Times New Roman" w:hAnsi="Times New Roman"/>
          <w:sz w:val="28"/>
          <w:szCs w:val="28"/>
        </w:rPr>
        <w:t xml:space="preserve"> ,</w:t>
      </w:r>
      <w:r w:rsidRPr="008A2BE2">
        <w:rPr>
          <w:rFonts w:ascii="Times New Roman" w:hAnsi="Times New Roman"/>
          <w:sz w:val="28"/>
          <w:szCs w:val="28"/>
        </w:rPr>
        <w:t xml:space="preserve"> п.п. 5-9 Порядка проведения социально-психоло</w:t>
      </w:r>
      <w:r>
        <w:rPr>
          <w:rFonts w:ascii="Times New Roman" w:hAnsi="Times New Roman"/>
          <w:sz w:val="28"/>
          <w:szCs w:val="28"/>
        </w:rPr>
        <w:t>-</w:t>
      </w:r>
      <w:r w:rsidRPr="008A2BE2">
        <w:rPr>
          <w:rFonts w:ascii="Times New Roman" w:hAnsi="Times New Roman"/>
          <w:sz w:val="28"/>
          <w:szCs w:val="28"/>
        </w:rPr>
        <w:t>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Минобрнауки России от 16.06.2014 N 658,  во исполнение Приказа от "</w:t>
      </w:r>
      <w:r>
        <w:rPr>
          <w:rFonts w:ascii="Times New Roman" w:hAnsi="Times New Roman"/>
          <w:sz w:val="28"/>
          <w:szCs w:val="28"/>
        </w:rPr>
        <w:t>28</w:t>
      </w:r>
      <w:r w:rsidRPr="008A2BE2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декабря 2015</w:t>
      </w:r>
      <w:r w:rsidRPr="008A2BE2">
        <w:rPr>
          <w:rFonts w:ascii="Times New Roman" w:hAnsi="Times New Roman"/>
          <w:sz w:val="28"/>
          <w:szCs w:val="28"/>
        </w:rPr>
        <w:t xml:space="preserve">г. N </w:t>
      </w:r>
      <w:r>
        <w:rPr>
          <w:rFonts w:ascii="Times New Roman" w:hAnsi="Times New Roman"/>
          <w:sz w:val="28"/>
          <w:szCs w:val="28"/>
        </w:rPr>
        <w:t xml:space="preserve">74 </w:t>
      </w:r>
      <w:r w:rsidRPr="008A2BE2">
        <w:rPr>
          <w:rFonts w:ascii="Times New Roman" w:hAnsi="Times New Roman"/>
          <w:sz w:val="28"/>
          <w:szCs w:val="28"/>
        </w:rPr>
        <w:t>«О подготовке и проведении социально-психологического тестирования, направленного на раннее выявление немедицинского потребления наркотических средств и психотропных веществ», приказываю:</w:t>
      </w: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BE2">
        <w:rPr>
          <w:rFonts w:ascii="Times New Roman" w:hAnsi="Times New Roman"/>
          <w:sz w:val="28"/>
          <w:szCs w:val="28"/>
        </w:rPr>
        <w:t>1. Создать комиссию для обеспечения организационно-технического сопровождения социально-психологического тестирования, направленного на раннее выявление немедицинского потребления наркотических средств и психотропных веществ (далее – Комиссия), в следующем составе:</w:t>
      </w:r>
    </w:p>
    <w:p w:rsidR="00801ECD" w:rsidRPr="008A2BE2" w:rsidRDefault="00801ECD" w:rsidP="006C5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BE2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8A2B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Лапиков В.В. первый проректор;</w:t>
      </w:r>
    </w:p>
    <w:p w:rsidR="00801ECD" w:rsidRPr="008A2BE2" w:rsidRDefault="00801ECD" w:rsidP="006C5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BE2">
        <w:rPr>
          <w:rFonts w:ascii="Times New Roman" w:hAnsi="Times New Roman"/>
          <w:sz w:val="28"/>
          <w:szCs w:val="28"/>
        </w:rPr>
        <w:t xml:space="preserve">Заместитель </w:t>
      </w:r>
      <w:r>
        <w:rPr>
          <w:rFonts w:ascii="Times New Roman" w:hAnsi="Times New Roman"/>
          <w:sz w:val="28"/>
          <w:szCs w:val="28"/>
        </w:rPr>
        <w:t>п</w:t>
      </w:r>
      <w:r w:rsidRPr="008A2BE2">
        <w:rPr>
          <w:rFonts w:ascii="Times New Roman" w:hAnsi="Times New Roman"/>
          <w:sz w:val="28"/>
          <w:szCs w:val="28"/>
        </w:rPr>
        <w:t xml:space="preserve">редседателя </w:t>
      </w:r>
      <w:r>
        <w:rPr>
          <w:rFonts w:ascii="Times New Roman" w:hAnsi="Times New Roman"/>
          <w:sz w:val="28"/>
          <w:szCs w:val="28"/>
        </w:rPr>
        <w:t>– Майлушкина В.В. врач;</w:t>
      </w:r>
    </w:p>
    <w:p w:rsidR="00801ECD" w:rsidRPr="008A2BE2" w:rsidRDefault="00801ECD" w:rsidP="006C5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Секретарь - Тарасова И.А.старший специалист учебной части;</w:t>
      </w:r>
    </w:p>
    <w:p w:rsidR="00801ECD" w:rsidRDefault="00801ECD" w:rsidP="006C53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</w:t>
      </w:r>
      <w:r w:rsidRPr="008A2BE2">
        <w:rPr>
          <w:rFonts w:ascii="Times New Roman" w:hAnsi="Times New Roman"/>
          <w:sz w:val="28"/>
          <w:szCs w:val="28"/>
        </w:rPr>
        <w:t>комиссии:</w:t>
      </w:r>
    </w:p>
    <w:p w:rsidR="00801ECD" w:rsidRPr="00BE5EC6" w:rsidRDefault="00801ECD" w:rsidP="00BE5EC6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BE5EC6">
        <w:rPr>
          <w:rFonts w:ascii="Times New Roman" w:hAnsi="Times New Roman"/>
          <w:sz w:val="28"/>
          <w:szCs w:val="28"/>
        </w:rPr>
        <w:t xml:space="preserve">Прокопьева А.В. заместитель декана факультета экономики и управления, к.э.н. </w:t>
      </w:r>
    </w:p>
    <w:p w:rsidR="00801ECD" w:rsidRPr="00BE5EC6" w:rsidRDefault="00801ECD" w:rsidP="00BE5EC6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BE5EC6">
        <w:rPr>
          <w:rFonts w:ascii="Times New Roman" w:hAnsi="Times New Roman"/>
          <w:sz w:val="28"/>
          <w:szCs w:val="28"/>
        </w:rPr>
        <w:t>Росина Е.В. заместитель декана юридического факультета</w:t>
      </w:r>
    </w:p>
    <w:p w:rsidR="00801ECD" w:rsidRPr="00BE5EC6" w:rsidRDefault="00801ECD" w:rsidP="008A2BE2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8A2BE2">
        <w:rPr>
          <w:rFonts w:ascii="Times New Roman" w:hAnsi="Times New Roman"/>
          <w:sz w:val="28"/>
          <w:szCs w:val="28"/>
        </w:rPr>
        <w:t xml:space="preserve"> </w:t>
      </w: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BE2">
        <w:rPr>
          <w:rFonts w:ascii="Times New Roman" w:hAnsi="Times New Roman"/>
          <w:sz w:val="28"/>
          <w:szCs w:val="28"/>
        </w:rPr>
        <w:t xml:space="preserve">2. По завершении социально-психологического тестирования обучающихся члены Комиссии: собирают результаты тестирования, группируют их по группам и курсам, производят подсчет положительных ответов (подтвердивших употребление наркотических средств), фиксируют обобщенные результаты по группам, заполняют Акт передачи на хранение результатов социально-психологического тестирования в двух экземплярах, упаковывают один экземпляр акта (при необходимости копии акта помещаются во все пакеты) и заполоненные обучающимися тесты в пакеты. На лицевой стороне пакетов указывают: наименование </w:t>
      </w:r>
      <w:r>
        <w:rPr>
          <w:rFonts w:ascii="Times New Roman" w:hAnsi="Times New Roman"/>
          <w:sz w:val="28"/>
          <w:szCs w:val="28"/>
        </w:rPr>
        <w:t>института</w:t>
      </w:r>
      <w:r w:rsidRPr="008A2BE2">
        <w:rPr>
          <w:rFonts w:ascii="Times New Roman" w:hAnsi="Times New Roman"/>
          <w:sz w:val="28"/>
          <w:szCs w:val="28"/>
        </w:rPr>
        <w:t>, адрес, возраст и количество обучающихся, принявших участие в тестировании (количество тестов), дату и время проведения социально-психологического тестирования, ставят подписи всех членов Комиссии с расшифровкой (фамилия, имя, отчество полностью). Второй экземпляр Акта Председатель Комиссии передает ответственному лицу за передачу информации в министерство образования Иркутской области по установленной форме.</w:t>
      </w: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BE2">
        <w:rPr>
          <w:rFonts w:ascii="Times New Roman" w:hAnsi="Times New Roman"/>
          <w:sz w:val="28"/>
          <w:szCs w:val="28"/>
        </w:rPr>
        <w:t>3. Конт</w:t>
      </w:r>
      <w:r>
        <w:rPr>
          <w:rFonts w:ascii="Times New Roman" w:hAnsi="Times New Roman"/>
          <w:sz w:val="28"/>
          <w:szCs w:val="28"/>
        </w:rPr>
        <w:t>роль за выполнением настоящего п</w:t>
      </w:r>
      <w:r w:rsidRPr="008A2BE2">
        <w:rPr>
          <w:rFonts w:ascii="Times New Roman" w:hAnsi="Times New Roman"/>
          <w:sz w:val="28"/>
          <w:szCs w:val="28"/>
        </w:rPr>
        <w:t xml:space="preserve">риказа возложить на </w:t>
      </w:r>
      <w:r>
        <w:rPr>
          <w:rFonts w:ascii="Times New Roman" w:hAnsi="Times New Roman"/>
          <w:sz w:val="28"/>
          <w:szCs w:val="28"/>
        </w:rPr>
        <w:t>первого проректора Лапикова В.В.</w:t>
      </w: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Pr="00BE5EC6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р</w:t>
      </w:r>
      <w:r w:rsidRPr="00BE5EC6">
        <w:rPr>
          <w:rFonts w:ascii="Times New Roman" w:hAnsi="Times New Roman"/>
          <w:b/>
          <w:sz w:val="28"/>
          <w:szCs w:val="28"/>
        </w:rPr>
        <w:t>ектор</w:t>
      </w:r>
      <w:r>
        <w:rPr>
          <w:rFonts w:ascii="Times New Roman" w:hAnsi="Times New Roman"/>
          <w:b/>
          <w:sz w:val="28"/>
          <w:szCs w:val="28"/>
        </w:rPr>
        <w:t>а                                                                                    В.В.Лапиков</w:t>
      </w: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BE2">
        <w:rPr>
          <w:rFonts w:ascii="Times New Roman" w:hAnsi="Times New Roman"/>
          <w:sz w:val="28"/>
          <w:szCs w:val="28"/>
        </w:rPr>
        <w:t>с Приказом (распоряжением) ознакомлены:</w:t>
      </w:r>
    </w:p>
    <w:p w:rsidR="00801ECD" w:rsidRDefault="00801ECD" w:rsidP="008A2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ECD" w:rsidRPr="00BE5EC6" w:rsidRDefault="00801ECD" w:rsidP="00BE5EC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EC6">
        <w:rPr>
          <w:rFonts w:ascii="Times New Roman" w:hAnsi="Times New Roman"/>
          <w:sz w:val="24"/>
          <w:szCs w:val="24"/>
        </w:rPr>
        <w:t xml:space="preserve">Врач Майлушкина В.Б.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BE5EC6">
        <w:rPr>
          <w:rFonts w:ascii="Times New Roman" w:hAnsi="Times New Roman"/>
          <w:sz w:val="24"/>
          <w:szCs w:val="24"/>
        </w:rPr>
        <w:t>_____________________</w:t>
      </w:r>
      <w:r>
        <w:rPr>
          <w:rFonts w:ascii="Times New Roman" w:hAnsi="Times New Roman"/>
          <w:sz w:val="24"/>
          <w:szCs w:val="24"/>
        </w:rPr>
        <w:t>_</w:t>
      </w:r>
      <w:r w:rsidRPr="00BE5EC6">
        <w:rPr>
          <w:rFonts w:ascii="Times New Roman" w:hAnsi="Times New Roman"/>
          <w:sz w:val="24"/>
          <w:szCs w:val="24"/>
        </w:rPr>
        <w:t>_</w:t>
      </w:r>
    </w:p>
    <w:p w:rsidR="00801ECD" w:rsidRPr="00BE5EC6" w:rsidRDefault="00801ECD" w:rsidP="00BE5EC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секретарь учебной части Тарасова И.А.   </w:t>
      </w:r>
      <w:r w:rsidRPr="00BE5E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_</w:t>
      </w:r>
      <w:r w:rsidRPr="00BE5EC6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</w:t>
      </w:r>
      <w:r w:rsidRPr="00BE5EC6">
        <w:rPr>
          <w:rFonts w:ascii="Times New Roman" w:hAnsi="Times New Roman"/>
          <w:sz w:val="24"/>
          <w:szCs w:val="24"/>
        </w:rPr>
        <w:t>_______</w:t>
      </w:r>
    </w:p>
    <w:p w:rsidR="00801ECD" w:rsidRPr="00BE5EC6" w:rsidRDefault="00801ECD" w:rsidP="00BE5EC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EC6">
        <w:rPr>
          <w:rFonts w:ascii="Times New Roman" w:hAnsi="Times New Roman"/>
          <w:sz w:val="24"/>
          <w:szCs w:val="24"/>
        </w:rPr>
        <w:t>Зам.декана ф-та экономики и управления Прокопьева А.В.</w:t>
      </w:r>
      <w:r>
        <w:rPr>
          <w:rFonts w:ascii="Times New Roman" w:hAnsi="Times New Roman"/>
          <w:sz w:val="24"/>
          <w:szCs w:val="24"/>
        </w:rPr>
        <w:t xml:space="preserve"> ______________________</w:t>
      </w:r>
    </w:p>
    <w:p w:rsidR="00801ECD" w:rsidRPr="00BE5EC6" w:rsidRDefault="00801ECD" w:rsidP="00BE5EC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EC6">
        <w:rPr>
          <w:rFonts w:ascii="Times New Roman" w:hAnsi="Times New Roman"/>
          <w:sz w:val="24"/>
          <w:szCs w:val="24"/>
        </w:rPr>
        <w:t xml:space="preserve">Зам.декана </w:t>
      </w:r>
      <w:r>
        <w:rPr>
          <w:rFonts w:ascii="Times New Roman" w:hAnsi="Times New Roman"/>
          <w:sz w:val="24"/>
          <w:szCs w:val="24"/>
        </w:rPr>
        <w:t xml:space="preserve">юридического </w:t>
      </w:r>
      <w:r w:rsidRPr="00BE5EC6">
        <w:rPr>
          <w:rFonts w:ascii="Times New Roman" w:hAnsi="Times New Roman"/>
          <w:sz w:val="24"/>
          <w:szCs w:val="24"/>
        </w:rPr>
        <w:t>ф-та</w:t>
      </w:r>
      <w:r>
        <w:rPr>
          <w:rFonts w:ascii="Times New Roman" w:hAnsi="Times New Roman"/>
          <w:sz w:val="24"/>
          <w:szCs w:val="24"/>
        </w:rPr>
        <w:t xml:space="preserve"> Росина Е.В.                            ______________________</w:t>
      </w: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01ECD" w:rsidRPr="008A2BE2" w:rsidRDefault="00801ECD" w:rsidP="008A2B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801ECD" w:rsidRPr="008A2BE2" w:rsidSect="006C5319">
      <w:head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ECD" w:rsidRDefault="00801ECD" w:rsidP="008A2BE2">
      <w:pPr>
        <w:spacing w:after="0" w:line="240" w:lineRule="auto"/>
      </w:pPr>
      <w:r>
        <w:separator/>
      </w:r>
    </w:p>
  </w:endnote>
  <w:endnote w:type="continuationSeparator" w:id="0">
    <w:p w:rsidR="00801ECD" w:rsidRDefault="00801ECD" w:rsidP="008A2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ECD" w:rsidRDefault="00801ECD" w:rsidP="008A2BE2">
      <w:pPr>
        <w:spacing w:after="0" w:line="240" w:lineRule="auto"/>
      </w:pPr>
      <w:r>
        <w:separator/>
      </w:r>
    </w:p>
  </w:footnote>
  <w:footnote w:type="continuationSeparator" w:id="0">
    <w:p w:rsidR="00801ECD" w:rsidRDefault="00801ECD" w:rsidP="008A2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ECD" w:rsidRDefault="00801ECD" w:rsidP="006C5319">
    <w:pPr>
      <w:pStyle w:val="Header"/>
      <w:tabs>
        <w:tab w:val="center" w:pos="4748"/>
        <w:tab w:val="left" w:pos="5625"/>
      </w:tabs>
    </w:pPr>
    <w:r>
      <w:tab/>
    </w:r>
    <w:r>
      <w:tab/>
    </w:r>
  </w:p>
  <w:p w:rsidR="00801ECD" w:rsidRPr="00227BFA" w:rsidRDefault="00801EC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164B3"/>
    <w:multiLevelType w:val="hybridMultilevel"/>
    <w:tmpl w:val="8362C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5411D7"/>
    <w:multiLevelType w:val="hybridMultilevel"/>
    <w:tmpl w:val="4688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2BE2"/>
    <w:rsid w:val="000100EF"/>
    <w:rsid w:val="000F22F6"/>
    <w:rsid w:val="00227BFA"/>
    <w:rsid w:val="002316E1"/>
    <w:rsid w:val="002862BE"/>
    <w:rsid w:val="003729FB"/>
    <w:rsid w:val="005032FE"/>
    <w:rsid w:val="006C5319"/>
    <w:rsid w:val="00790A43"/>
    <w:rsid w:val="00801ECD"/>
    <w:rsid w:val="008A2BE2"/>
    <w:rsid w:val="00931496"/>
    <w:rsid w:val="00BE5EC6"/>
    <w:rsid w:val="00BF6CB0"/>
    <w:rsid w:val="00C634AF"/>
    <w:rsid w:val="00D23FCE"/>
    <w:rsid w:val="00D9505A"/>
    <w:rsid w:val="00EF7C85"/>
    <w:rsid w:val="00F07114"/>
    <w:rsid w:val="00F64738"/>
    <w:rsid w:val="00FE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2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2B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2BE2"/>
    <w:rPr>
      <w:rFonts w:cs="Times New Roman"/>
    </w:rPr>
  </w:style>
  <w:style w:type="character" w:styleId="Hyperlink">
    <w:name w:val="Hyperlink"/>
    <w:basedOn w:val="DefaultParagraphFont"/>
    <w:uiPriority w:val="99"/>
    <w:rsid w:val="008A2BE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C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53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C53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EF5D401852A09BF14C69DD0E326DB43299AC4CAAD62AA7B506FEE1DA4E23ECF99A8F3014F0498W468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484</Words>
  <Characters>2764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User</cp:lastModifiedBy>
  <cp:revision>5</cp:revision>
  <cp:lastPrinted>2016-09-09T03:35:00Z</cp:lastPrinted>
  <dcterms:created xsi:type="dcterms:W3CDTF">2015-10-20T03:13:00Z</dcterms:created>
  <dcterms:modified xsi:type="dcterms:W3CDTF">2017-01-18T08:27:00Z</dcterms:modified>
</cp:coreProperties>
</file>